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457" w:rsidRDefault="00636457" w:rsidP="006364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BOSCER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636457" w:rsidRDefault="00636457" w:rsidP="006364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6457" w:rsidRDefault="00636457" w:rsidP="006364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6457" w:rsidRDefault="00636457" w:rsidP="006364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Westminster into</w:t>
      </w:r>
    </w:p>
    <w:p w:rsidR="00636457" w:rsidRDefault="00636457" w:rsidP="006364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land of the late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36457" w:rsidRDefault="00636457" w:rsidP="006364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21-384)</w:t>
      </w:r>
    </w:p>
    <w:p w:rsidR="00636457" w:rsidRDefault="00636457" w:rsidP="006364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6457" w:rsidRDefault="00636457" w:rsidP="006364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36457" w:rsidRDefault="00636457" w:rsidP="006364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2016</w:t>
      </w:r>
      <w:bookmarkStart w:id="0" w:name="_GoBack"/>
      <w:bookmarkEnd w:id="0"/>
    </w:p>
    <w:sectPr w:rsidR="006B2F86" w:rsidRPr="006364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457" w:rsidRDefault="00636457" w:rsidP="00E71FC3">
      <w:pPr>
        <w:spacing w:after="0" w:line="240" w:lineRule="auto"/>
      </w:pPr>
      <w:r>
        <w:separator/>
      </w:r>
    </w:p>
  </w:endnote>
  <w:endnote w:type="continuationSeparator" w:id="0">
    <w:p w:rsidR="00636457" w:rsidRDefault="006364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457" w:rsidRDefault="00636457" w:rsidP="00E71FC3">
      <w:pPr>
        <w:spacing w:after="0" w:line="240" w:lineRule="auto"/>
      </w:pPr>
      <w:r>
        <w:separator/>
      </w:r>
    </w:p>
  </w:footnote>
  <w:footnote w:type="continuationSeparator" w:id="0">
    <w:p w:rsidR="00636457" w:rsidRDefault="006364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457"/>
    <w:rsid w:val="0063645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85168"/>
  <w15:chartTrackingRefBased/>
  <w15:docId w15:val="{B0989E95-A2CD-4511-9F8F-4D56E9F58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2016-04-30T20:18:00Z</dcterms:created>
  <dcterms:modified xsi:type="dcterms:W3CDTF">2016-04-30T20:19:00Z</dcterms:modified>
</cp:coreProperties>
</file>